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3229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41"/>
        <w:gridCol w:w="4278"/>
        <w:gridCol w:w="1777"/>
      </w:tblGrid>
      <w:tr w:rsidR="005F7D4C" w:rsidRPr="00695FDA" w14:paraId="09456A04" w14:textId="77777777" w:rsidTr="00183D26">
        <w:trPr>
          <w:trHeight w:val="365"/>
        </w:trPr>
        <w:tc>
          <w:tcPr>
            <w:tcW w:w="1743" w:type="pct"/>
            <w:tcBorders>
              <w:right w:val="single" w:sz="4" w:space="0" w:color="auto"/>
            </w:tcBorders>
            <w:vAlign w:val="bottom"/>
          </w:tcPr>
          <w:p w14:paraId="3F6CC6D9" w14:textId="1A85BB3C" w:rsidR="005F7D4C" w:rsidRPr="00695FDA" w:rsidRDefault="005F7D4C" w:rsidP="003F422E">
            <w:pPr>
              <w:rPr>
                <w:b/>
                <w:bCs/>
                <w:sz w:val="20"/>
                <w:szCs w:val="20"/>
              </w:rPr>
            </w:pPr>
            <w:r w:rsidRPr="00695FDA">
              <w:rPr>
                <w:b/>
                <w:bCs/>
                <w:sz w:val="20"/>
                <w:szCs w:val="20"/>
              </w:rPr>
              <w:t>Company</w:t>
            </w:r>
            <w:r w:rsidR="00D2168F" w:rsidRPr="00695FDA">
              <w:rPr>
                <w:b/>
                <w:bCs/>
                <w:sz w:val="20"/>
                <w:szCs w:val="20"/>
              </w:rPr>
              <w:t>/Customer</w:t>
            </w:r>
            <w:r w:rsidR="003F422E">
              <w:rPr>
                <w:b/>
                <w:bCs/>
                <w:sz w:val="20"/>
                <w:szCs w:val="20"/>
              </w:rPr>
              <w:t>/Inventory Run</w:t>
            </w:r>
          </w:p>
        </w:tc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267901" w14:textId="77777777" w:rsidR="005F7D4C" w:rsidRPr="00695FDA" w:rsidRDefault="005F7D4C" w:rsidP="00D2168F">
            <w:pPr>
              <w:pStyle w:val="TableHeaders"/>
              <w:jc w:val="left"/>
              <w:rPr>
                <w:sz w:val="20"/>
                <w:szCs w:val="20"/>
              </w:rPr>
            </w:pP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154002" w14:textId="0A34542E" w:rsidR="005F7D4C" w:rsidRPr="00695FDA" w:rsidRDefault="005F7D4C" w:rsidP="00A36451">
            <w:pPr>
              <w:rPr>
                <w:b/>
                <w:bCs/>
                <w:sz w:val="20"/>
                <w:szCs w:val="20"/>
              </w:rPr>
            </w:pPr>
            <w:r w:rsidRPr="00695FDA">
              <w:rPr>
                <w:b/>
                <w:bCs/>
                <w:sz w:val="20"/>
                <w:szCs w:val="20"/>
              </w:rPr>
              <w:t>Date:</w:t>
            </w:r>
          </w:p>
        </w:tc>
      </w:tr>
      <w:tr w:rsidR="002A4ED5" w:rsidRPr="00695FDA" w14:paraId="78B0A1BB" w14:textId="77777777" w:rsidTr="00183D26">
        <w:trPr>
          <w:gridAfter w:val="1"/>
          <w:wAfter w:w="956" w:type="pct"/>
          <w:trHeight w:val="365"/>
        </w:trPr>
        <w:tc>
          <w:tcPr>
            <w:tcW w:w="1743" w:type="pct"/>
            <w:tcBorders>
              <w:right w:val="single" w:sz="4" w:space="0" w:color="auto"/>
            </w:tcBorders>
            <w:vAlign w:val="bottom"/>
          </w:tcPr>
          <w:p w14:paraId="246DE83A" w14:textId="2FE31BEF" w:rsidR="002A4ED5" w:rsidRPr="00695FDA" w:rsidRDefault="003F422E" w:rsidP="00A36451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Invoice/Job No.</w:t>
            </w:r>
          </w:p>
        </w:tc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72C307" w14:textId="77777777" w:rsidR="002A4ED5" w:rsidRPr="00695FDA" w:rsidRDefault="002A4ED5" w:rsidP="00D2168F">
            <w:pPr>
              <w:pStyle w:val="TableHeaders"/>
              <w:jc w:val="left"/>
              <w:rPr>
                <w:sz w:val="20"/>
                <w:szCs w:val="20"/>
              </w:rPr>
            </w:pPr>
          </w:p>
        </w:tc>
      </w:tr>
      <w:tr w:rsidR="002A4ED5" w:rsidRPr="00695FDA" w14:paraId="345EC391" w14:textId="77777777" w:rsidTr="00183D26">
        <w:trPr>
          <w:gridAfter w:val="1"/>
          <w:wAfter w:w="956" w:type="pct"/>
          <w:trHeight w:val="376"/>
        </w:trPr>
        <w:tc>
          <w:tcPr>
            <w:tcW w:w="1743" w:type="pct"/>
            <w:tcBorders>
              <w:right w:val="single" w:sz="4" w:space="0" w:color="auto"/>
            </w:tcBorders>
            <w:vAlign w:val="bottom"/>
          </w:tcPr>
          <w:p w14:paraId="2B3979FF" w14:textId="69F04073" w:rsidR="002A4ED5" w:rsidRPr="00695FDA" w:rsidRDefault="00C91E79" w:rsidP="00C91E7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t xml:space="preserve">                               * </w:t>
            </w:r>
            <w:r w:rsidR="00F779F6" w:rsidRPr="00695FDA">
              <w:rPr>
                <w:b/>
                <w:bCs/>
                <w:sz w:val="20"/>
                <w:szCs w:val="20"/>
              </w:rPr>
              <w:t>Library Effect</w:t>
            </w:r>
            <w:r>
              <w:t xml:space="preserve"> </w:t>
            </w:r>
          </w:p>
        </w:tc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09F73D" w14:textId="77777777" w:rsidR="002A4ED5" w:rsidRPr="00695FDA" w:rsidRDefault="002A4ED5" w:rsidP="00D2168F">
            <w:pPr>
              <w:pStyle w:val="TableHeaders"/>
              <w:jc w:val="left"/>
              <w:rPr>
                <w:sz w:val="20"/>
                <w:szCs w:val="20"/>
              </w:rPr>
            </w:pPr>
          </w:p>
        </w:tc>
      </w:tr>
      <w:tr w:rsidR="002A4ED5" w:rsidRPr="00695FDA" w14:paraId="28970531" w14:textId="77777777" w:rsidTr="00183D26">
        <w:trPr>
          <w:gridAfter w:val="1"/>
          <w:wAfter w:w="956" w:type="pct"/>
          <w:trHeight w:val="188"/>
        </w:trPr>
        <w:tc>
          <w:tcPr>
            <w:tcW w:w="1743" w:type="pct"/>
            <w:tcBorders>
              <w:right w:val="single" w:sz="4" w:space="0" w:color="auto"/>
            </w:tcBorders>
            <w:vAlign w:val="bottom"/>
          </w:tcPr>
          <w:p w14:paraId="32815470" w14:textId="0E3FE04B" w:rsidR="002A4ED5" w:rsidRPr="00695FDA" w:rsidRDefault="00F779F6" w:rsidP="00A36451">
            <w:pPr>
              <w:jc w:val="right"/>
              <w:rPr>
                <w:b/>
                <w:bCs/>
                <w:sz w:val="20"/>
                <w:szCs w:val="20"/>
              </w:rPr>
            </w:pPr>
            <w:r w:rsidRPr="00695FDA">
              <w:rPr>
                <w:b/>
                <w:bCs/>
                <w:sz w:val="20"/>
                <w:szCs w:val="20"/>
              </w:rPr>
              <w:t>Lens (mm)</w:t>
            </w:r>
            <w:r w:rsidR="00A55226">
              <w:rPr>
                <w:b/>
                <w:bCs/>
                <w:sz w:val="20"/>
                <w:szCs w:val="20"/>
              </w:rPr>
              <w:t>/Focal Distance</w:t>
            </w:r>
          </w:p>
        </w:tc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912076" w14:textId="77777777" w:rsidR="002A4ED5" w:rsidRPr="00695FDA" w:rsidRDefault="002A4ED5" w:rsidP="00D2168F">
            <w:pPr>
              <w:pStyle w:val="TableHeaders"/>
              <w:jc w:val="left"/>
              <w:rPr>
                <w:sz w:val="20"/>
                <w:szCs w:val="20"/>
              </w:rPr>
            </w:pPr>
          </w:p>
        </w:tc>
      </w:tr>
    </w:tbl>
    <w:p w14:paraId="306031B4" w14:textId="77777777" w:rsidR="00806FF3" w:rsidRDefault="00806FF3" w:rsidP="00562601">
      <w:pPr>
        <w:pStyle w:val="NoSpacing"/>
      </w:pPr>
    </w:p>
    <w:tbl>
      <w:tblPr>
        <w:tblStyle w:val="PlainTable1"/>
        <w:tblW w:w="14490" w:type="dxa"/>
        <w:tblInd w:w="-95" w:type="dxa"/>
        <w:tblLook w:val="04A0" w:firstRow="1" w:lastRow="0" w:firstColumn="1" w:lastColumn="0" w:noHBand="0" w:noVBand="1"/>
      </w:tblPr>
      <w:tblGrid>
        <w:gridCol w:w="2430"/>
        <w:gridCol w:w="720"/>
        <w:gridCol w:w="720"/>
        <w:gridCol w:w="630"/>
        <w:gridCol w:w="630"/>
        <w:gridCol w:w="540"/>
        <w:gridCol w:w="720"/>
        <w:gridCol w:w="1260"/>
        <w:gridCol w:w="1170"/>
        <w:gridCol w:w="720"/>
        <w:gridCol w:w="810"/>
        <w:gridCol w:w="720"/>
        <w:gridCol w:w="990"/>
        <w:gridCol w:w="1440"/>
        <w:gridCol w:w="990"/>
      </w:tblGrid>
      <w:tr w:rsidR="00DA063B" w:rsidRPr="002A4ED5" w14:paraId="3041DA95" w14:textId="16A0645D" w:rsidTr="00183D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558DC867" w14:textId="0FA24B9E" w:rsidR="00FA7233" w:rsidRPr="00695FDA" w:rsidRDefault="00C91E79" w:rsidP="008E1A7D">
            <w:pPr>
              <w:pStyle w:val="TableHeaders"/>
              <w:rPr>
                <w:sz w:val="18"/>
              </w:rPr>
            </w:pPr>
            <w:r>
              <w:t xml:space="preserve">** </w:t>
            </w:r>
            <w:r w:rsidR="00FA7233" w:rsidRPr="00695FDA">
              <w:rPr>
                <w:b/>
                <w:bCs w:val="0"/>
                <w:sz w:val="18"/>
              </w:rPr>
              <w:t xml:space="preserve">Decription </w:t>
            </w:r>
          </w:p>
          <w:p w14:paraId="6B984A78" w14:textId="6EB52BF6" w:rsidR="00FA7233" w:rsidRPr="00695FDA" w:rsidRDefault="00FA7233" w:rsidP="008E1A7D">
            <w:pPr>
              <w:pStyle w:val="TableHeaders"/>
              <w:rPr>
                <w:sz w:val="18"/>
              </w:rPr>
            </w:pPr>
            <w:r w:rsidRPr="00695FDA">
              <w:rPr>
                <w:b/>
                <w:bCs w:val="0"/>
                <w:sz w:val="18"/>
              </w:rPr>
              <w:t>(Part/Name/Lot #/</w:t>
            </w:r>
          </w:p>
          <w:p w14:paraId="23FCCC05" w14:textId="0601A311" w:rsidR="00FA7233" w:rsidRPr="00695FDA" w:rsidRDefault="00C91E79" w:rsidP="008E1A7D">
            <w:pPr>
              <w:pStyle w:val="TableHeaders"/>
              <w:rPr>
                <w:b/>
                <w:bCs w:val="0"/>
                <w:sz w:val="18"/>
              </w:rPr>
            </w:pPr>
            <w:r>
              <w:t xml:space="preserve">*** </w:t>
            </w:r>
            <w:r w:rsidR="00FA7233" w:rsidRPr="00695FDA">
              <w:rPr>
                <w:b/>
                <w:bCs w:val="0"/>
                <w:sz w:val="18"/>
              </w:rPr>
              <w:t>Graphic/2</w:t>
            </w:r>
            <w:r w:rsidR="00FA7233" w:rsidRPr="00695FDA">
              <w:rPr>
                <w:b/>
                <w:bCs w:val="0"/>
                <w:sz w:val="18"/>
                <w:vertAlign w:val="superscript"/>
              </w:rPr>
              <w:t>nd</w:t>
            </w:r>
            <w:r w:rsidR="00FA7233" w:rsidRPr="00695FDA">
              <w:rPr>
                <w:b/>
                <w:bCs w:val="0"/>
                <w:sz w:val="18"/>
              </w:rPr>
              <w:t>/3</w:t>
            </w:r>
            <w:r w:rsidR="00FA7233" w:rsidRPr="00695FDA">
              <w:rPr>
                <w:b/>
                <w:bCs w:val="0"/>
                <w:sz w:val="18"/>
                <w:vertAlign w:val="superscript"/>
              </w:rPr>
              <w:t>rd</w:t>
            </w:r>
            <w:r w:rsidR="00FA7233" w:rsidRPr="00695FDA">
              <w:rPr>
                <w:b/>
                <w:bCs w:val="0"/>
                <w:sz w:val="18"/>
              </w:rPr>
              <w:t xml:space="preserve"> Layer)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DE87E59" w14:textId="358F91DF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# of Items in Run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5F9A3C" w14:textId="400EABFA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Speed</w:t>
            </w:r>
          </w:p>
        </w:tc>
        <w:tc>
          <w:tcPr>
            <w:tcW w:w="6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7137929" w14:textId="06B8F1D6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Freq</w:t>
            </w:r>
          </w:p>
        </w:tc>
        <w:tc>
          <w:tcPr>
            <w:tcW w:w="1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8D318" w14:textId="6923F63B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Power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072459" w14:textId="6B28D270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Pulse</w:t>
            </w:r>
            <w:r w:rsidRPr="00695FDA">
              <w:rPr>
                <w:b/>
                <w:bCs w:val="0"/>
                <w:sz w:val="18"/>
              </w:rPr>
              <w:br/>
              <w:t>Width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0A41FF" w14:textId="7548FB56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Bi-Directional</w:t>
            </w:r>
            <w:r w:rsidRPr="00695FDA">
              <w:rPr>
                <w:b/>
                <w:bCs w:val="0"/>
                <w:sz w:val="18"/>
              </w:rPr>
              <w:br/>
              <w:t>Y/N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92C167" w14:textId="6E09DBA3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Cross Hatch</w:t>
            </w:r>
            <w:r w:rsidRPr="00695FDA">
              <w:rPr>
                <w:b/>
                <w:bCs w:val="0"/>
                <w:sz w:val="18"/>
              </w:rPr>
              <w:br/>
              <w:t>Y/N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7D8049" w14:textId="55F4E30B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Scan</w:t>
            </w:r>
            <w:r w:rsidRPr="00695FDA">
              <w:rPr>
                <w:b/>
                <w:bCs w:val="0"/>
                <w:sz w:val="18"/>
              </w:rPr>
              <w:br/>
              <w:t>Angle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0F89B6" w14:textId="29B48ED0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Line</w:t>
            </w:r>
            <w:r w:rsidRPr="00695FDA">
              <w:rPr>
                <w:b/>
                <w:bCs w:val="0"/>
                <w:sz w:val="18"/>
              </w:rPr>
              <w:br/>
              <w:t>Interval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60ACF1" w14:textId="4496611B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 xml:space="preserve"># of </w:t>
            </w:r>
            <w:r w:rsidRPr="00695FDA">
              <w:rPr>
                <w:b/>
                <w:bCs w:val="0"/>
                <w:sz w:val="18"/>
              </w:rPr>
              <w:br/>
              <w:t>Passes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60D8E2" w14:textId="3D08B706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Focus +/-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641FE5" w14:textId="77777777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695FDA">
              <w:rPr>
                <w:b/>
                <w:bCs w:val="0"/>
                <w:sz w:val="18"/>
              </w:rPr>
              <w:t>Mode</w:t>
            </w:r>
          </w:p>
          <w:p w14:paraId="31129098" w14:textId="73C54B93" w:rsidR="00FA7233" w:rsidRPr="00695FDA" w:rsidRDefault="00FA7233" w:rsidP="008E1A7D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Line/Fill/Offset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4D6C4DB4" w14:textId="77777777" w:rsidR="00FA7233" w:rsidRPr="00695FDA" w:rsidRDefault="00FA7233" w:rsidP="007F33D6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 w:val="0"/>
                <w:sz w:val="18"/>
              </w:rPr>
            </w:pPr>
            <w:r w:rsidRPr="00695FDA">
              <w:rPr>
                <w:b/>
                <w:bCs w:val="0"/>
                <w:sz w:val="18"/>
              </w:rPr>
              <w:t>Run</w:t>
            </w:r>
          </w:p>
          <w:p w14:paraId="425BD691" w14:textId="77777777" w:rsidR="00FA7233" w:rsidRPr="00695FDA" w:rsidRDefault="00FA7233" w:rsidP="007F33D6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695FDA">
              <w:rPr>
                <w:b/>
                <w:bCs w:val="0"/>
                <w:sz w:val="18"/>
              </w:rPr>
              <w:t>Time</w:t>
            </w:r>
          </w:p>
          <w:p w14:paraId="22371443" w14:textId="7F9EA6B5" w:rsidR="00FA7233" w:rsidRPr="00695FDA" w:rsidRDefault="00FA7233" w:rsidP="007F33D6">
            <w:pPr>
              <w:pStyle w:val="TableHeader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695FDA">
              <w:rPr>
                <w:b/>
                <w:bCs w:val="0"/>
                <w:sz w:val="18"/>
              </w:rPr>
              <w:t>h:m:s</w:t>
            </w:r>
          </w:p>
        </w:tc>
      </w:tr>
      <w:tr w:rsidR="00DA063B" w:rsidRPr="002A4ED5" w14:paraId="5EBAA66B" w14:textId="361104F7" w:rsidTr="00183D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vMerge/>
            <w:tcBorders>
              <w:left w:val="single" w:sz="4" w:space="0" w:color="auto"/>
              <w:bottom w:val="single" w:sz="12" w:space="0" w:color="auto"/>
            </w:tcBorders>
          </w:tcPr>
          <w:p w14:paraId="098BFABC" w14:textId="77777777" w:rsidR="00FA7233" w:rsidRPr="00695FDA" w:rsidRDefault="00FA7233" w:rsidP="00393B1D">
            <w:pPr>
              <w:pStyle w:val="TableHeaders"/>
              <w:rPr>
                <w:sz w:val="18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5C41022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8FA938D" w14:textId="2B43DEB8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63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FFB5A7E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69D6922" w14:textId="60F0594F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  <w:r w:rsidRPr="00695FDA">
              <w:rPr>
                <w:sz w:val="18"/>
              </w:rPr>
              <w:t>Max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8CB7E8B" w14:textId="5C2B0A9A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  <w:r w:rsidRPr="00695FDA">
              <w:rPr>
                <w:sz w:val="18"/>
              </w:rPr>
              <w:t>Min</w:t>
            </w:r>
          </w:p>
        </w:tc>
        <w:tc>
          <w:tcPr>
            <w:tcW w:w="72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1C2948D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126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0C9E14F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5BD53F62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EED6879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81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4CDAF0B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1C0FE9B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99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DA0ED88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1440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53F45055" w14:textId="446D3BEE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  <w:tc>
          <w:tcPr>
            <w:tcW w:w="990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45F83B2A" w14:textId="77777777" w:rsidR="00FA7233" w:rsidRPr="00695FDA" w:rsidRDefault="00FA7233" w:rsidP="00393B1D">
            <w:pPr>
              <w:pStyle w:val="TableHeader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695FDA" w:rsidRPr="002A4ED5" w14:paraId="17D49234" w14:textId="5F02A661" w:rsidTr="00183D26">
        <w:trPr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top w:val="single" w:sz="12" w:space="0" w:color="auto"/>
              <w:left w:val="single" w:sz="4" w:space="0" w:color="auto"/>
            </w:tcBorders>
          </w:tcPr>
          <w:p w14:paraId="691D8D80" w14:textId="2B012FCA" w:rsidR="00FA7233" w:rsidRPr="00695FDA" w:rsidRDefault="00FA7233" w:rsidP="00D2168F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34C95AFF" w14:textId="67932615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293C194C" w14:textId="1328DB55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01A34C15" w14:textId="21730E58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70AA8270" w14:textId="55F9FDDD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85B0776" w14:textId="79AA39B4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373A1A27" w14:textId="728CF474" w:rsidR="00FA7233" w:rsidRPr="00695FDA" w:rsidRDefault="00FA7233" w:rsidP="004D22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4B0A0D4E" w14:textId="248AF8EF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BAD3995" w14:textId="027CA6CB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3295537E" w14:textId="0317758B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39913A3D" w14:textId="79EB647D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01CE8A0B" w14:textId="567AF683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91893C0" w14:textId="7FF926C5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1F86F793" w14:textId="14513DBE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12" w:space="0" w:color="auto"/>
              <w:right w:val="single" w:sz="4" w:space="0" w:color="auto"/>
            </w:tcBorders>
          </w:tcPr>
          <w:p w14:paraId="03B5B534" w14:textId="0BBA6457" w:rsidR="00FA7233" w:rsidRPr="00695FDA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695FDA" w:rsidRPr="002A4ED5" w14:paraId="7BD0673E" w14:textId="6CF536D2" w:rsidTr="00183D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47EDE217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4CEF5E06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0F99986" w14:textId="2BB4AA20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12839235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5C8CBDA4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1E5413D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1A8B1CF1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65E2159A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2D639CCC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09E1E187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65F5A8E9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6CDFAAE8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6C5E2425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61830E81" w14:textId="1EE9047E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16451991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695FDA" w:rsidRPr="002A4ED5" w14:paraId="3ED67C06" w14:textId="73F28C24" w:rsidTr="00183D26">
        <w:trPr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12C8BF43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B508616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0515A372" w14:textId="15F6E233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2A2C11E0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77B68075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2F6B10A6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96A8BCB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4781BC45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57206E85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D29E744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5B40003E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019C783C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23FC8EF3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123CBAC9" w14:textId="729D9F7E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3AF73152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695FDA" w:rsidRPr="002A4ED5" w14:paraId="1BC69BF8" w14:textId="382BF486" w:rsidTr="00183D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4917D859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19EA75B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4560C533" w14:textId="1B34BF61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2C7A1942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6327C9B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08739D40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6645333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61D8B925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5243B6AD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BA47039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2530223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78694E5A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70A9EB2D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0AC3FCD1" w14:textId="2B04C29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09509B70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695FDA" w:rsidRPr="002A4ED5" w14:paraId="6F2C3546" w14:textId="7467DA98" w:rsidTr="00183D26">
        <w:trPr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7AD96952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3E13F68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D5A3BDB" w14:textId="4E8733F6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79B71453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7F93B733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60E813E4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424FEF1D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0F950AD9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63CDDC1B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6B6B11F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57F7A9B6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E048D18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1ACC8E98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6B81D744" w14:textId="41B012C3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4F3A014A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DA063B" w:rsidRPr="002A4ED5" w14:paraId="44823151" w14:textId="2B7C6027" w:rsidTr="00183D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702A0CA3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E6CE0D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AD6F160" w14:textId="48A0DDE1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02F6CD04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5123BD76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63283BB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1989041A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386F1AA2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195D93BE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28DEE31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7AF959A8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7B68EC2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330C1162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35F9A02A" w14:textId="15F354E2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5D81795B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C91E79" w:rsidRPr="002A4ED5" w14:paraId="5BE90C60" w14:textId="4B1972F2" w:rsidTr="00183D26">
        <w:trPr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138119B1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7E322DE4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1AAC3E5" w14:textId="11FBA694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1F2A0F5F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2B9C678F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2A3DADB2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1B3D49DA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1946EEEA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51483BC2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1C34D845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2BCDE430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17B5840D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34449833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5B295685" w14:textId="7103A7AD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2A5B946B" w14:textId="77777777" w:rsidR="00FA7233" w:rsidRPr="00135DD2" w:rsidRDefault="00FA7233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DA063B" w:rsidRPr="002A4ED5" w14:paraId="548C4189" w14:textId="165992EF" w:rsidTr="00183D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115E9DB8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C6AF886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168C9379" w14:textId="66177185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2A023F35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333F9B36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2A3240FB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64F3B945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75176EF8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1F09174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2AC353C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68F586E4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A424E56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13343BBC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3ACFE4E0" w14:textId="468FBC36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056687EF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C91E79" w:rsidRPr="002A4ED5" w14:paraId="7C9056EE" w14:textId="77777777" w:rsidTr="00183D26">
        <w:trPr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2F507C30" w14:textId="77777777" w:rsidR="00A55226" w:rsidRPr="000370C2" w:rsidRDefault="00A55226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DB9158E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007CB372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4AFCBB22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5CA3F353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18BA92A4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48986F1A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1AEB03E7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45016506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618D622E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07FC7819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7B981472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1455508E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280003DF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23A142E7" w14:textId="77777777" w:rsidR="00A55226" w:rsidRPr="00135DD2" w:rsidRDefault="00A55226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DA063B" w:rsidRPr="002A4ED5" w14:paraId="735F7D23" w14:textId="49799CA3" w:rsidTr="00183D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</w:tcBorders>
          </w:tcPr>
          <w:p w14:paraId="13E9279C" w14:textId="77777777" w:rsidR="00FA7233" w:rsidRPr="000370C2" w:rsidRDefault="00FA7233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37BFADAD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3BB0EA5" w14:textId="1ECCF42A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5A2D9CAB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right w:val="single" w:sz="4" w:space="0" w:color="auto"/>
            </w:tcBorders>
          </w:tcPr>
          <w:p w14:paraId="22E025F6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14:paraId="0C1D200B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5462F905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right w:val="single" w:sz="4" w:space="0" w:color="auto"/>
            </w:tcBorders>
          </w:tcPr>
          <w:p w14:paraId="73F82967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14:paraId="12594689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37263A3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</w:tcPr>
          <w:p w14:paraId="1FB49732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</w:tcPr>
          <w:p w14:paraId="2642BF27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</w:tcPr>
          <w:p w14:paraId="362FAB41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</w:tcPr>
          <w:p w14:paraId="05F3C1D3" w14:textId="55E46626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14:paraId="597AF7A0" w14:textId="77777777" w:rsidR="00FA7233" w:rsidRPr="00135DD2" w:rsidRDefault="00FA7233" w:rsidP="00D216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</w:tr>
      <w:tr w:rsidR="00C91E79" w:rsidRPr="002A4ED5" w14:paraId="227C399E" w14:textId="5D7A89DE" w:rsidTr="00183D26">
        <w:trPr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tcBorders>
              <w:left w:val="single" w:sz="4" w:space="0" w:color="auto"/>
              <w:bottom w:val="single" w:sz="4" w:space="0" w:color="auto"/>
            </w:tcBorders>
          </w:tcPr>
          <w:p w14:paraId="30B552D2" w14:textId="77777777" w:rsidR="00565A1F" w:rsidRPr="000370C2" w:rsidRDefault="00565A1F" w:rsidP="00D2168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C8286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09E7A" w14:textId="4F768516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C8469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0A509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80B89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F4244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2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DE6B8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11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90DA4" w14:textId="3850B985" w:rsidR="00565A1F" w:rsidRPr="00135DD2" w:rsidRDefault="00565A1F" w:rsidP="00D2168F">
            <w:pPr>
              <w:pStyle w:val="Total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0A8A1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</w:p>
        </w:tc>
        <w:tc>
          <w:tcPr>
            <w:tcW w:w="8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7FA52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</w:p>
        </w:tc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16F83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</w:p>
        </w:tc>
        <w:tc>
          <w:tcPr>
            <w:tcW w:w="9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134BC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D1C86" w14:textId="5DC9A238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</w:p>
        </w:tc>
        <w:tc>
          <w:tcPr>
            <w:tcW w:w="990" w:type="dxa"/>
            <w:tcBorders>
              <w:bottom w:val="single" w:sz="4" w:space="0" w:color="auto"/>
              <w:right w:val="single" w:sz="4" w:space="0" w:color="auto"/>
            </w:tcBorders>
          </w:tcPr>
          <w:p w14:paraId="4107F432" w14:textId="77777777" w:rsidR="00565A1F" w:rsidRPr="00135DD2" w:rsidRDefault="00565A1F" w:rsidP="00D216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</w:p>
        </w:tc>
      </w:tr>
    </w:tbl>
    <w:p w14:paraId="16DB963C" w14:textId="608BFD2A" w:rsidR="00794077" w:rsidRDefault="00794077" w:rsidP="00794077"/>
    <w:p w14:paraId="249B9784" w14:textId="6B0AD8CC" w:rsidR="00794077" w:rsidRPr="00695FDA" w:rsidRDefault="00794077" w:rsidP="00C13782">
      <w:pPr>
        <w:spacing w:line="120" w:lineRule="auto"/>
        <w:rPr>
          <w:sz w:val="20"/>
          <w:szCs w:val="20"/>
        </w:rPr>
      </w:pPr>
      <w:r w:rsidRPr="00695FDA">
        <w:rPr>
          <w:sz w:val="20"/>
          <w:szCs w:val="20"/>
        </w:rPr>
        <w:t xml:space="preserve">* - </w:t>
      </w:r>
      <w:r w:rsidR="00D2168F" w:rsidRPr="00695FDA">
        <w:rPr>
          <w:sz w:val="20"/>
          <w:szCs w:val="20"/>
        </w:rPr>
        <w:t>Example:  Steel</w:t>
      </w:r>
      <w:r w:rsidR="007F33D6" w:rsidRPr="00695FDA">
        <w:rPr>
          <w:sz w:val="20"/>
          <w:szCs w:val="20"/>
        </w:rPr>
        <w:sym w:font="Wingdings" w:char="F0E0"/>
      </w:r>
      <w:r w:rsidR="00D2168F" w:rsidRPr="00695FDA">
        <w:rPr>
          <w:sz w:val="20"/>
          <w:szCs w:val="20"/>
        </w:rPr>
        <w:t>General</w:t>
      </w:r>
      <w:r w:rsidR="007F33D6" w:rsidRPr="00695FDA">
        <w:rPr>
          <w:sz w:val="20"/>
          <w:szCs w:val="20"/>
        </w:rPr>
        <w:sym w:font="Wingdings" w:char="F0E0"/>
      </w:r>
      <w:r w:rsidR="00D2168F" w:rsidRPr="00695FDA">
        <w:rPr>
          <w:sz w:val="20"/>
          <w:szCs w:val="20"/>
        </w:rPr>
        <w:t>Anneal</w:t>
      </w:r>
    </w:p>
    <w:p w14:paraId="25681677" w14:textId="17768F99" w:rsidR="00794077" w:rsidRPr="00695FDA" w:rsidRDefault="00794077" w:rsidP="00C13782">
      <w:pPr>
        <w:spacing w:line="120" w:lineRule="auto"/>
        <w:rPr>
          <w:sz w:val="20"/>
          <w:szCs w:val="20"/>
        </w:rPr>
      </w:pPr>
      <w:r w:rsidRPr="00695FDA">
        <w:rPr>
          <w:sz w:val="20"/>
          <w:szCs w:val="20"/>
        </w:rPr>
        <w:t xml:space="preserve">** - </w:t>
      </w:r>
      <w:r w:rsidR="00E63CEA" w:rsidRPr="00695FDA">
        <w:rPr>
          <w:sz w:val="20"/>
          <w:szCs w:val="20"/>
        </w:rPr>
        <w:t>You can list s</w:t>
      </w:r>
      <w:r w:rsidRPr="00695FDA">
        <w:rPr>
          <w:sz w:val="20"/>
          <w:szCs w:val="20"/>
        </w:rPr>
        <w:t>everal parts per job</w:t>
      </w:r>
      <w:r w:rsidR="00E63CEA" w:rsidRPr="00695FDA">
        <w:rPr>
          <w:sz w:val="20"/>
          <w:szCs w:val="20"/>
        </w:rPr>
        <w:t>/customer</w:t>
      </w:r>
      <w:r w:rsidRPr="00695FDA">
        <w:rPr>
          <w:sz w:val="20"/>
          <w:szCs w:val="20"/>
        </w:rPr>
        <w:t xml:space="preserve"> with one layer per line</w:t>
      </w:r>
    </w:p>
    <w:p w14:paraId="48CB3988" w14:textId="70098760" w:rsidR="00794077" w:rsidRPr="00695FDA" w:rsidRDefault="00794077" w:rsidP="00C13782">
      <w:pPr>
        <w:spacing w:line="120" w:lineRule="auto"/>
        <w:rPr>
          <w:sz w:val="20"/>
          <w:szCs w:val="20"/>
        </w:rPr>
      </w:pPr>
      <w:r w:rsidRPr="00695FDA">
        <w:rPr>
          <w:sz w:val="20"/>
          <w:szCs w:val="20"/>
        </w:rPr>
        <w:t xml:space="preserve">*** - </w:t>
      </w:r>
      <w:r w:rsidR="00E63CEA" w:rsidRPr="00695FDA">
        <w:rPr>
          <w:sz w:val="20"/>
          <w:szCs w:val="20"/>
        </w:rPr>
        <w:t>If the job</w:t>
      </w:r>
      <w:r w:rsidR="00253DCB" w:rsidRPr="00695FDA">
        <w:rPr>
          <w:sz w:val="20"/>
          <w:szCs w:val="20"/>
        </w:rPr>
        <w:t>/part/graphic</w:t>
      </w:r>
      <w:r w:rsidR="00E63CEA" w:rsidRPr="00695FDA">
        <w:rPr>
          <w:sz w:val="20"/>
          <w:szCs w:val="20"/>
        </w:rPr>
        <w:t xml:space="preserve"> has multiple layers you can </w:t>
      </w:r>
      <w:r w:rsidR="00253DCB" w:rsidRPr="00695FDA">
        <w:rPr>
          <w:sz w:val="20"/>
          <w:szCs w:val="20"/>
        </w:rPr>
        <w:t>describe</w:t>
      </w:r>
      <w:r w:rsidR="00E63CEA" w:rsidRPr="00695FDA">
        <w:rPr>
          <w:sz w:val="20"/>
          <w:szCs w:val="20"/>
        </w:rPr>
        <w:t xml:space="preserve"> </w:t>
      </w:r>
      <w:r w:rsidR="00253DCB" w:rsidRPr="00695FDA">
        <w:rPr>
          <w:sz w:val="20"/>
          <w:szCs w:val="20"/>
        </w:rPr>
        <w:t>the</w:t>
      </w:r>
      <w:r w:rsidRPr="00695FDA">
        <w:rPr>
          <w:sz w:val="20"/>
          <w:szCs w:val="20"/>
        </w:rPr>
        <w:t xml:space="preserve"> part/graphic/lot </w:t>
      </w:r>
      <w:r w:rsidR="00E63CEA" w:rsidRPr="00695FDA">
        <w:rPr>
          <w:sz w:val="20"/>
          <w:szCs w:val="20"/>
        </w:rPr>
        <w:t>on first line and then list each layer on a separate line</w:t>
      </w:r>
    </w:p>
    <w:p w14:paraId="389B68E8" w14:textId="3D147003" w:rsidR="00C13782" w:rsidRPr="00695FDA" w:rsidRDefault="00C13782" w:rsidP="00C13782">
      <w:pPr>
        <w:spacing w:line="120" w:lineRule="auto"/>
        <w:rPr>
          <w:sz w:val="20"/>
          <w:szCs w:val="20"/>
        </w:rPr>
      </w:pPr>
    </w:p>
    <w:p w14:paraId="2A17F959" w14:textId="354D55BA" w:rsidR="003D0FE0" w:rsidRPr="003D0FE0" w:rsidRDefault="003D0FE0" w:rsidP="003D0FE0">
      <w:pPr>
        <w:spacing w:line="120" w:lineRule="auto"/>
        <w:jc w:val="center"/>
        <w:rPr>
          <w:b/>
          <w:bCs/>
          <w:sz w:val="20"/>
          <w:szCs w:val="20"/>
        </w:rPr>
      </w:pPr>
      <w:r w:rsidRPr="003D0FE0">
        <w:rPr>
          <w:b/>
          <w:bCs/>
          <w:sz w:val="20"/>
          <w:szCs w:val="20"/>
        </w:rPr>
        <w:t xml:space="preserve">If you need room in </w:t>
      </w:r>
      <w:r w:rsidRPr="00144E4C">
        <w:rPr>
          <w:b/>
          <w:bCs/>
          <w:i/>
          <w:iCs/>
          <w:sz w:val="20"/>
          <w:szCs w:val="20"/>
          <w:u w:val="single"/>
        </w:rPr>
        <w:t xml:space="preserve">Description </w:t>
      </w:r>
      <w:r w:rsidR="00144E4C" w:rsidRPr="00144E4C">
        <w:rPr>
          <w:b/>
          <w:bCs/>
          <w:i/>
          <w:iCs/>
          <w:sz w:val="20"/>
          <w:szCs w:val="20"/>
          <w:u w:val="single"/>
        </w:rPr>
        <w:t>Column</w:t>
      </w:r>
      <w:r w:rsidR="00144E4C">
        <w:rPr>
          <w:b/>
          <w:bCs/>
          <w:sz w:val="20"/>
          <w:szCs w:val="20"/>
        </w:rPr>
        <w:t xml:space="preserve"> </w:t>
      </w:r>
      <w:r w:rsidRPr="003D0FE0">
        <w:rPr>
          <w:b/>
          <w:bCs/>
          <w:sz w:val="20"/>
          <w:szCs w:val="20"/>
        </w:rPr>
        <w:t xml:space="preserve">you can use these abbreviations or create </w:t>
      </w:r>
      <w:r w:rsidR="003F422E">
        <w:rPr>
          <w:b/>
          <w:bCs/>
          <w:sz w:val="20"/>
          <w:szCs w:val="20"/>
        </w:rPr>
        <w:t xml:space="preserve">your own </w:t>
      </w:r>
      <w:r w:rsidRPr="003D0FE0">
        <w:rPr>
          <w:b/>
          <w:bCs/>
          <w:sz w:val="20"/>
          <w:szCs w:val="20"/>
        </w:rPr>
        <w:t>abbrevia</w:t>
      </w:r>
      <w:r w:rsidR="003F422E">
        <w:rPr>
          <w:b/>
          <w:bCs/>
          <w:sz w:val="20"/>
          <w:szCs w:val="20"/>
        </w:rPr>
        <w:t>tions</w:t>
      </w:r>
    </w:p>
    <w:p w14:paraId="718C4494" w14:textId="1AA0E904" w:rsidR="00695FDA" w:rsidRDefault="00C13782" w:rsidP="00C13782">
      <w:pPr>
        <w:spacing w:line="120" w:lineRule="auto"/>
        <w:rPr>
          <w:sz w:val="20"/>
          <w:szCs w:val="20"/>
        </w:rPr>
      </w:pPr>
      <w:r w:rsidRPr="00695FDA">
        <w:rPr>
          <w:sz w:val="20"/>
          <w:szCs w:val="20"/>
        </w:rPr>
        <w:t xml:space="preserve">PC – Powder Coat |  SS – Stainless Steel  |  Ti – Titanium  |  AL – Aluminum  |  BR – Brass  |  CO – Copper  |  LT – Leather  |  VE – Vector  |  RA </w:t>
      </w:r>
      <w:r w:rsidR="00BF3194" w:rsidRPr="00695FDA">
        <w:rPr>
          <w:sz w:val="20"/>
          <w:szCs w:val="20"/>
        </w:rPr>
        <w:t>–</w:t>
      </w:r>
      <w:r w:rsidRPr="00695FDA">
        <w:rPr>
          <w:sz w:val="20"/>
          <w:szCs w:val="20"/>
        </w:rPr>
        <w:t xml:space="preserve"> Raster</w:t>
      </w:r>
      <w:r w:rsidR="00695FDA">
        <w:rPr>
          <w:sz w:val="20"/>
          <w:szCs w:val="20"/>
        </w:rPr>
        <w:t xml:space="preserve">  |  </w:t>
      </w:r>
      <w:r w:rsidR="00BF3194" w:rsidRPr="00695FDA">
        <w:rPr>
          <w:sz w:val="20"/>
          <w:szCs w:val="20"/>
        </w:rPr>
        <w:t>MD – Medallion</w:t>
      </w:r>
    </w:p>
    <w:p w14:paraId="5A03E85C" w14:textId="158B4348" w:rsidR="00BF3194" w:rsidRPr="00695FDA" w:rsidRDefault="00BF3194" w:rsidP="00C13782">
      <w:pPr>
        <w:spacing w:line="120" w:lineRule="auto"/>
        <w:rPr>
          <w:sz w:val="20"/>
          <w:szCs w:val="20"/>
        </w:rPr>
      </w:pPr>
      <w:r w:rsidRPr="00695FDA">
        <w:rPr>
          <w:sz w:val="20"/>
          <w:szCs w:val="20"/>
        </w:rPr>
        <w:t xml:space="preserve">BR – Bracelet  |  BC – Business Card  |  </w:t>
      </w:r>
      <w:r w:rsidR="00E40B35" w:rsidRPr="00695FDA">
        <w:rPr>
          <w:sz w:val="20"/>
          <w:szCs w:val="20"/>
        </w:rPr>
        <w:t xml:space="preserve">WT – Wine Tumbler  |  SG – Shot Glass  |  </w:t>
      </w:r>
      <w:r w:rsidR="003D0FE0">
        <w:rPr>
          <w:sz w:val="20"/>
          <w:szCs w:val="20"/>
        </w:rPr>
        <w:t xml:space="preserve">DG – Decorative Glass  |  3DC – 3D Coin  |  </w:t>
      </w:r>
    </w:p>
    <w:sectPr w:rsidR="00BF3194" w:rsidRPr="00695FDA" w:rsidSect="00A55226">
      <w:headerReference w:type="default" r:id="rId11"/>
      <w:pgSz w:w="15840" w:h="12240" w:orient="landscape" w:code="1"/>
      <w:pgMar w:top="432" w:right="720" w:bottom="432" w:left="72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40E4A9" w14:textId="77777777" w:rsidR="00857CB8" w:rsidRDefault="00857CB8" w:rsidP="00650259">
      <w:pPr>
        <w:spacing w:line="240" w:lineRule="auto"/>
      </w:pPr>
      <w:r>
        <w:separator/>
      </w:r>
    </w:p>
  </w:endnote>
  <w:endnote w:type="continuationSeparator" w:id="0">
    <w:p w14:paraId="550BD66D" w14:textId="77777777" w:rsidR="00857CB8" w:rsidRDefault="00857CB8" w:rsidP="006502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6E11C97-CCD3-424F-A3A8-6C32F7582188}"/>
    <w:embedBold r:id="rId2" w:fontKey="{C35C9359-38D7-4D66-B496-93BCA84D2B3B}"/>
    <w:embedItalic r:id="rId3" w:fontKey="{EAED7779-8D8D-41E8-951C-BE72536F09B1}"/>
    <w:embedBoldItalic r:id="rId4" w:fontKey="{A3D360C1-40E3-4D52-9E90-70548398B4E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5" w:fontKey="{C6C76A5E-7192-45A2-AD18-984309A4EF2C}"/>
    <w:embedBold r:id="rId6" w:fontKey="{A94E7B28-4BFC-443B-BD97-61FBAD37B3A1}"/>
    <w:embedItalic r:id="rId7" w:fontKey="{D0AC43FF-DB3B-4CAB-BC03-6059F9B8116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3E0F8E34-EF82-46F9-A6B2-D86D09A322AA}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8D12AAA8-30F1-4E5D-8B97-4C37CB467AB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CE0A82" w14:textId="77777777" w:rsidR="00857CB8" w:rsidRDefault="00857CB8" w:rsidP="00650259">
      <w:pPr>
        <w:spacing w:line="240" w:lineRule="auto"/>
      </w:pPr>
      <w:r>
        <w:separator/>
      </w:r>
    </w:p>
  </w:footnote>
  <w:footnote w:type="continuationSeparator" w:id="0">
    <w:p w14:paraId="7B8E0228" w14:textId="77777777" w:rsidR="00857CB8" w:rsidRDefault="00857CB8" w:rsidP="0065025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ACCB24" w14:textId="179B0E4F" w:rsidR="00562601" w:rsidRDefault="005F7D4C" w:rsidP="00A55226">
    <w:pPr>
      <w:pStyle w:val="NoSpacing"/>
      <w:spacing w:line="240" w:lineRule="auto"/>
      <w:ind w:firstLine="720"/>
      <w:jc w:val="center"/>
      <w:rPr>
        <w:sz w:val="44"/>
        <w:szCs w:val="44"/>
      </w:rPr>
    </w:pPr>
    <w:r w:rsidRPr="00695FDA">
      <w:rPr>
        <w:sz w:val="44"/>
        <w:szCs w:val="44"/>
      </w:rPr>
      <w:t xml:space="preserve">Lightburn </w:t>
    </w:r>
    <w:r w:rsidR="00D2168F" w:rsidRPr="00695FDA">
      <w:rPr>
        <w:sz w:val="44"/>
        <w:szCs w:val="44"/>
      </w:rPr>
      <w:t xml:space="preserve">Job </w:t>
    </w:r>
    <w:r w:rsidRPr="00695FDA">
      <w:rPr>
        <w:sz w:val="44"/>
        <w:szCs w:val="44"/>
      </w:rPr>
      <w:t>Run Sheet</w:t>
    </w:r>
  </w:p>
  <w:p w14:paraId="3280AE43" w14:textId="0A9EB4A5" w:rsidR="00A55226" w:rsidRPr="00A55226" w:rsidRDefault="00A55226" w:rsidP="00A55226">
    <w:pPr>
      <w:pStyle w:val="NoSpacing"/>
      <w:spacing w:line="240" w:lineRule="auto"/>
      <w:ind w:firstLine="720"/>
      <w:jc w:val="center"/>
      <w:rPr>
        <w:sz w:val="24"/>
        <w:szCs w:val="24"/>
      </w:rPr>
    </w:pPr>
    <w:r>
      <w:rPr>
        <w:sz w:val="24"/>
        <w:szCs w:val="24"/>
      </w:rPr>
      <w:t>(For your records only)</w:t>
    </w:r>
  </w:p>
  <w:p w14:paraId="56BEE8C5" w14:textId="77777777" w:rsidR="005F7D4C" w:rsidRDefault="005F7D4C" w:rsidP="00562601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0D32FD9"/>
    <w:multiLevelType w:val="hybridMultilevel"/>
    <w:tmpl w:val="F31AB1D0"/>
    <w:lvl w:ilvl="0" w:tplc="06B8417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F2D377F"/>
    <w:multiLevelType w:val="hybridMultilevel"/>
    <w:tmpl w:val="D1E4B32E"/>
    <w:lvl w:ilvl="0" w:tplc="F5289F8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5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6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30E02FEA"/>
    <w:multiLevelType w:val="hybridMultilevel"/>
    <w:tmpl w:val="43103168"/>
    <w:lvl w:ilvl="0" w:tplc="06228950">
      <w:numFmt w:val="bullet"/>
      <w:lvlText w:val=""/>
      <w:lvlJc w:val="left"/>
      <w:pPr>
        <w:ind w:left="576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</w:abstractNum>
  <w:abstractNum w:abstractNumId="9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10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2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3" w15:restartNumberingAfterBreak="0">
    <w:nsid w:val="43C05935"/>
    <w:multiLevelType w:val="hybridMultilevel"/>
    <w:tmpl w:val="2EC2502A"/>
    <w:lvl w:ilvl="0" w:tplc="85A0B03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5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7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8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4F1E33"/>
    <w:multiLevelType w:val="hybridMultilevel"/>
    <w:tmpl w:val="634A8EF4"/>
    <w:lvl w:ilvl="0" w:tplc="D584CFA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5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 w16cid:durableId="689182947">
    <w:abstractNumId w:val="15"/>
  </w:num>
  <w:num w:numId="2" w16cid:durableId="1965381320">
    <w:abstractNumId w:val="10"/>
  </w:num>
  <w:num w:numId="3" w16cid:durableId="1326321341">
    <w:abstractNumId w:val="20"/>
  </w:num>
  <w:num w:numId="4" w16cid:durableId="147478764">
    <w:abstractNumId w:val="16"/>
  </w:num>
  <w:num w:numId="5" w16cid:durableId="1613629718">
    <w:abstractNumId w:val="17"/>
  </w:num>
  <w:num w:numId="6" w16cid:durableId="2027095932">
    <w:abstractNumId w:val="24"/>
  </w:num>
  <w:num w:numId="7" w16cid:durableId="114837391">
    <w:abstractNumId w:val="9"/>
  </w:num>
  <w:num w:numId="8" w16cid:durableId="551767610">
    <w:abstractNumId w:val="14"/>
  </w:num>
  <w:num w:numId="9" w16cid:durableId="1597667152">
    <w:abstractNumId w:val="22"/>
  </w:num>
  <w:num w:numId="10" w16cid:durableId="1697999799">
    <w:abstractNumId w:val="2"/>
  </w:num>
  <w:num w:numId="11" w16cid:durableId="950278992">
    <w:abstractNumId w:val="7"/>
  </w:num>
  <w:num w:numId="12" w16cid:durableId="273171271">
    <w:abstractNumId w:val="0"/>
  </w:num>
  <w:num w:numId="13" w16cid:durableId="121387437">
    <w:abstractNumId w:val="4"/>
  </w:num>
  <w:num w:numId="14" w16cid:durableId="157698271">
    <w:abstractNumId w:val="12"/>
  </w:num>
  <w:num w:numId="15" w16cid:durableId="1976790984">
    <w:abstractNumId w:val="11"/>
  </w:num>
  <w:num w:numId="16" w16cid:durableId="730421249">
    <w:abstractNumId w:val="21"/>
  </w:num>
  <w:num w:numId="17" w16cid:durableId="1438063326">
    <w:abstractNumId w:val="5"/>
  </w:num>
  <w:num w:numId="18" w16cid:durableId="1702168612">
    <w:abstractNumId w:val="26"/>
  </w:num>
  <w:num w:numId="19" w16cid:durableId="697775593">
    <w:abstractNumId w:val="23"/>
  </w:num>
  <w:num w:numId="20" w16cid:durableId="454178965">
    <w:abstractNumId w:val="18"/>
  </w:num>
  <w:num w:numId="21" w16cid:durableId="1783576663">
    <w:abstractNumId w:val="25"/>
  </w:num>
  <w:num w:numId="22" w16cid:durableId="1268535939">
    <w:abstractNumId w:val="6"/>
  </w:num>
  <w:num w:numId="23" w16cid:durableId="1480075174">
    <w:abstractNumId w:val="13"/>
  </w:num>
  <w:num w:numId="24" w16cid:durableId="14842404">
    <w:abstractNumId w:val="1"/>
  </w:num>
  <w:num w:numId="25" w16cid:durableId="913396597">
    <w:abstractNumId w:val="3"/>
  </w:num>
  <w:num w:numId="26" w16cid:durableId="452795670">
    <w:abstractNumId w:val="8"/>
  </w:num>
  <w:num w:numId="27" w16cid:durableId="1934850976">
    <w:abstractNumId w:val="1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ocumentProtection w:formatting="1" w:enforcement="1" w:cryptProviderType="rsaAES" w:cryptAlgorithmClass="hash" w:cryptAlgorithmType="typeAny" w:cryptAlgorithmSid="14" w:cryptSpinCount="100000" w:hash="/fK/3aDlcFdd8ch+zWR0pZTzWhoF7AXPaP4ksLDyFJBI2QlPvYUcCJPB8ziSZIozRkWbSk8wlM2pi7eeDGKBRA==" w:salt="xdv56d7DxqiHObqVqMInJg==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3423"/>
    <w:rsid w:val="00003B30"/>
    <w:rsid w:val="00024C9B"/>
    <w:rsid w:val="000370C2"/>
    <w:rsid w:val="00045CA6"/>
    <w:rsid w:val="00052382"/>
    <w:rsid w:val="00061704"/>
    <w:rsid w:val="0006568A"/>
    <w:rsid w:val="00076F0F"/>
    <w:rsid w:val="00084253"/>
    <w:rsid w:val="000B22D4"/>
    <w:rsid w:val="000D1F49"/>
    <w:rsid w:val="000F5C88"/>
    <w:rsid w:val="00135DD2"/>
    <w:rsid w:val="00144E4C"/>
    <w:rsid w:val="001727CA"/>
    <w:rsid w:val="00183D26"/>
    <w:rsid w:val="001E4E2C"/>
    <w:rsid w:val="00253DCB"/>
    <w:rsid w:val="00261C01"/>
    <w:rsid w:val="00264F25"/>
    <w:rsid w:val="002A4ED5"/>
    <w:rsid w:val="002A648D"/>
    <w:rsid w:val="002B69B4"/>
    <w:rsid w:val="002C56E6"/>
    <w:rsid w:val="002D3A9F"/>
    <w:rsid w:val="00354B3D"/>
    <w:rsid w:val="00361E11"/>
    <w:rsid w:val="00393B1D"/>
    <w:rsid w:val="0039760F"/>
    <w:rsid w:val="003B4744"/>
    <w:rsid w:val="003B526B"/>
    <w:rsid w:val="003D0FE0"/>
    <w:rsid w:val="003F0847"/>
    <w:rsid w:val="003F422E"/>
    <w:rsid w:val="0040090B"/>
    <w:rsid w:val="00446538"/>
    <w:rsid w:val="00447DF5"/>
    <w:rsid w:val="0046302A"/>
    <w:rsid w:val="00471020"/>
    <w:rsid w:val="00487D2D"/>
    <w:rsid w:val="004D2293"/>
    <w:rsid w:val="004D5D62"/>
    <w:rsid w:val="005112D0"/>
    <w:rsid w:val="00562601"/>
    <w:rsid w:val="00565A1F"/>
    <w:rsid w:val="0057256E"/>
    <w:rsid w:val="00577E06"/>
    <w:rsid w:val="00582B1C"/>
    <w:rsid w:val="005A3BF7"/>
    <w:rsid w:val="005F2035"/>
    <w:rsid w:val="005F7990"/>
    <w:rsid w:val="005F7D4C"/>
    <w:rsid w:val="006250A2"/>
    <w:rsid w:val="0063739C"/>
    <w:rsid w:val="00650259"/>
    <w:rsid w:val="00695FDA"/>
    <w:rsid w:val="0071034D"/>
    <w:rsid w:val="00770F25"/>
    <w:rsid w:val="00787DD4"/>
    <w:rsid w:val="00794077"/>
    <w:rsid w:val="007A35A8"/>
    <w:rsid w:val="007B0A85"/>
    <w:rsid w:val="007C6A52"/>
    <w:rsid w:val="007F33D6"/>
    <w:rsid w:val="00806FF3"/>
    <w:rsid w:val="0082043E"/>
    <w:rsid w:val="00857CB8"/>
    <w:rsid w:val="00872264"/>
    <w:rsid w:val="008E1A7D"/>
    <w:rsid w:val="008E203A"/>
    <w:rsid w:val="0090021E"/>
    <w:rsid w:val="00904596"/>
    <w:rsid w:val="00905BCD"/>
    <w:rsid w:val="0091229C"/>
    <w:rsid w:val="00932F7A"/>
    <w:rsid w:val="00940E73"/>
    <w:rsid w:val="00960EEE"/>
    <w:rsid w:val="0098597D"/>
    <w:rsid w:val="00991B30"/>
    <w:rsid w:val="009D406B"/>
    <w:rsid w:val="009F2638"/>
    <w:rsid w:val="009F2DE2"/>
    <w:rsid w:val="009F619A"/>
    <w:rsid w:val="009F6DDE"/>
    <w:rsid w:val="00A36451"/>
    <w:rsid w:val="00A370A8"/>
    <w:rsid w:val="00A53423"/>
    <w:rsid w:val="00A55226"/>
    <w:rsid w:val="00A60442"/>
    <w:rsid w:val="00AC2926"/>
    <w:rsid w:val="00AE5AA9"/>
    <w:rsid w:val="00B04A50"/>
    <w:rsid w:val="00B160CA"/>
    <w:rsid w:val="00B82A13"/>
    <w:rsid w:val="00BD4753"/>
    <w:rsid w:val="00BD5CB1"/>
    <w:rsid w:val="00BE62EE"/>
    <w:rsid w:val="00BF3194"/>
    <w:rsid w:val="00C003BA"/>
    <w:rsid w:val="00C13782"/>
    <w:rsid w:val="00C427EB"/>
    <w:rsid w:val="00C46878"/>
    <w:rsid w:val="00C53CA0"/>
    <w:rsid w:val="00C60F3B"/>
    <w:rsid w:val="00C81922"/>
    <w:rsid w:val="00C91E79"/>
    <w:rsid w:val="00CB4A51"/>
    <w:rsid w:val="00CD4532"/>
    <w:rsid w:val="00CD47B0"/>
    <w:rsid w:val="00CE6104"/>
    <w:rsid w:val="00CE7918"/>
    <w:rsid w:val="00D16163"/>
    <w:rsid w:val="00D2168F"/>
    <w:rsid w:val="00DA063B"/>
    <w:rsid w:val="00DB3FAD"/>
    <w:rsid w:val="00DD447B"/>
    <w:rsid w:val="00DF0832"/>
    <w:rsid w:val="00E0535A"/>
    <w:rsid w:val="00E2627A"/>
    <w:rsid w:val="00E40B35"/>
    <w:rsid w:val="00E61C09"/>
    <w:rsid w:val="00E63CEA"/>
    <w:rsid w:val="00E677FE"/>
    <w:rsid w:val="00EB3B58"/>
    <w:rsid w:val="00EC7359"/>
    <w:rsid w:val="00EE3054"/>
    <w:rsid w:val="00F00606"/>
    <w:rsid w:val="00F01256"/>
    <w:rsid w:val="00F5418C"/>
    <w:rsid w:val="00F549BE"/>
    <w:rsid w:val="00F779F6"/>
    <w:rsid w:val="00FA7233"/>
    <w:rsid w:val="00FC7475"/>
    <w:rsid w:val="00FE2E33"/>
    <w:rsid w:val="00FE78A0"/>
    <w:rsid w:val="00FF2887"/>
    <w:rsid w:val="00FF6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53116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FF65E4"/>
    <w:pPr>
      <w:spacing w:before="120" w:after="0"/>
    </w:pPr>
    <w:rPr>
      <w:sz w:val="24"/>
    </w:rPr>
  </w:style>
  <w:style w:type="paragraph" w:styleId="Heading1">
    <w:name w:val="heading 1"/>
    <w:basedOn w:val="Normal"/>
    <w:link w:val="Heading1Char"/>
    <w:uiPriority w:val="1"/>
    <w:semiHidden/>
    <w:qFormat/>
    <w:rsid w:val="00CD4532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semiHidden/>
    <w:rsid w:val="00562601"/>
    <w:rPr>
      <w:b/>
      <w:color w:val="4BACC6"/>
      <w:sz w:val="52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562601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562601"/>
    <w:rPr>
      <w:b/>
      <w:bCs/>
      <w:color w:val="694A77"/>
      <w:sz w:val="24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B04A50"/>
    <w:pPr>
      <w:tabs>
        <w:tab w:val="right" w:leader="dot" w:pos="9830"/>
      </w:tabs>
      <w:jc w:val="center"/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62601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qFormat/>
    <w:rsid w:val="002B69B4"/>
    <w:pPr>
      <w:spacing w:before="0"/>
    </w:pPr>
    <w:rPr>
      <w:rFonts w:asciiTheme="majorHAnsi" w:eastAsia="Calibri" w:hAnsiTheme="majorHAnsi" w:cs="Times New Roman"/>
      <w:b/>
      <w:color w:val="FFFFFF"/>
      <w:sz w:val="44"/>
    </w:rPr>
  </w:style>
  <w:style w:type="character" w:customStyle="1" w:styleId="HeaderChar">
    <w:name w:val="Header Char"/>
    <w:basedOn w:val="DefaultParagraphFont"/>
    <w:link w:val="Header"/>
    <w:uiPriority w:val="99"/>
    <w:rsid w:val="002B69B4"/>
    <w:rPr>
      <w:rFonts w:asciiTheme="majorHAnsi" w:eastAsia="Calibri" w:hAnsiTheme="majorHAnsi" w:cs="Times New Roman"/>
      <w:b/>
      <w:color w:val="FFFFFF"/>
      <w:sz w:val="44"/>
    </w:rPr>
  </w:style>
  <w:style w:type="paragraph" w:styleId="Footer">
    <w:name w:val="footer"/>
    <w:basedOn w:val="Normal"/>
    <w:link w:val="FooterChar"/>
    <w:uiPriority w:val="99"/>
    <w:unhideWhenUsed/>
    <w:qFormat/>
    <w:rsid w:val="002A648D"/>
    <w:pPr>
      <w:spacing w:before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2A648D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rsid w:val="0056260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5626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562601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562601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2601"/>
    <w:rPr>
      <w:rFonts w:asciiTheme="majorHAnsi" w:eastAsiaTheme="majorEastAsia" w:hAnsiTheme="majorHAnsi" w:cstheme="majorBidi"/>
      <w:color w:val="0A273B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2601"/>
    <w:rPr>
      <w:rFonts w:asciiTheme="majorHAnsi" w:eastAsiaTheme="majorEastAsia" w:hAnsiTheme="majorHAnsi" w:cstheme="majorBidi"/>
      <w:i/>
      <w:iCs/>
      <w:color w:val="0A273B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260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260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62601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06FF3"/>
    <w:rPr>
      <w:color w:val="808080"/>
    </w:rPr>
  </w:style>
  <w:style w:type="paragraph" w:customStyle="1" w:styleId="TableHeaders">
    <w:name w:val="Table Headers"/>
    <w:basedOn w:val="Normal"/>
    <w:uiPriority w:val="1"/>
    <w:qFormat/>
    <w:rsid w:val="002A648D"/>
    <w:pPr>
      <w:spacing w:before="0"/>
      <w:jc w:val="center"/>
    </w:pPr>
    <w:rPr>
      <w:rFonts w:eastAsia="Calibri" w:cstheme="minorHAnsi"/>
      <w:b/>
      <w:noProof/>
      <w:szCs w:val="18"/>
    </w:rPr>
  </w:style>
  <w:style w:type="paragraph" w:customStyle="1" w:styleId="TableSubheadings">
    <w:name w:val="Table Subheadings"/>
    <w:basedOn w:val="Normal"/>
    <w:uiPriority w:val="1"/>
    <w:qFormat/>
    <w:rsid w:val="00582B1C"/>
    <w:pPr>
      <w:spacing w:before="0"/>
      <w:jc w:val="center"/>
    </w:pPr>
    <w:rPr>
      <w:rFonts w:eastAsia="Calibri" w:cs="Times New Roman"/>
      <w:i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648D"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648D"/>
    <w:rPr>
      <w:rFonts w:ascii="Segoe UI" w:hAnsi="Segoe UI" w:cs="Segoe UI"/>
      <w:sz w:val="18"/>
      <w:szCs w:val="18"/>
    </w:rPr>
  </w:style>
  <w:style w:type="paragraph" w:customStyle="1" w:styleId="Total">
    <w:name w:val="Total"/>
    <w:basedOn w:val="Normal"/>
    <w:next w:val="Normal"/>
    <w:link w:val="TotalChar"/>
    <w:uiPriority w:val="1"/>
    <w:qFormat/>
    <w:rsid w:val="002A648D"/>
    <w:rPr>
      <w:b/>
    </w:rPr>
  </w:style>
  <w:style w:type="character" w:customStyle="1" w:styleId="TotalChar">
    <w:name w:val="Total Char"/>
    <w:basedOn w:val="DefaultParagraphFont"/>
    <w:link w:val="Total"/>
    <w:uiPriority w:val="1"/>
    <w:rsid w:val="002A648D"/>
    <w:rPr>
      <w:b/>
      <w:sz w:val="24"/>
    </w:rPr>
  </w:style>
  <w:style w:type="table" w:styleId="PlainTable1">
    <w:name w:val="Plain Table 1"/>
    <w:basedOn w:val="TableNormal"/>
    <w:uiPriority w:val="41"/>
    <w:rsid w:val="00393B1D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Light">
    <w:name w:val="Grid Table Light"/>
    <w:basedOn w:val="TableNormal"/>
    <w:uiPriority w:val="40"/>
    <w:rsid w:val="00C53C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2">
    <w:name w:val="Plain Table 2"/>
    <w:basedOn w:val="TableNormal"/>
    <w:uiPriority w:val="42"/>
    <w:rsid w:val="008E1A7D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ListParagraph">
    <w:name w:val="List Paragraph"/>
    <w:basedOn w:val="Normal"/>
    <w:uiPriority w:val="34"/>
    <w:semiHidden/>
    <w:qFormat/>
    <w:rsid w:val="007940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uasa\AppData\Roaming\Microsoft\Templates\Logowear%20order%20form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 xsi:nil="true"/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a8a52e8c320b9a064ae3583ae3861c9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88020cb39231a0945110f9cd888b521a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C415B0-7E7E-4C20-9099-EA3479FC52AE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8E9698FA-1661-475A-9FC8-BB883DA2C24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13E0A8D-059C-43FD-9A00-83C0CFE3F4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D993943-06F8-4CB4-9D92-8BF95A1D02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Logowear order form.dotx</Template>
  <TotalTime>0</TotalTime>
  <Pages>1</Pages>
  <Words>182</Words>
  <Characters>1044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2022-09-20T13:01:00Z</dcterms:created>
  <dcterms:modified xsi:type="dcterms:W3CDTF">2022-10-03T00:37:00Z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